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35" w:type="dxa"/>
        <w:tblInd w:w="-176" w:type="dxa"/>
        <w:tblLayout w:type="fixed"/>
        <w:tblLook w:val="00A0"/>
      </w:tblPr>
      <w:tblGrid>
        <w:gridCol w:w="710"/>
        <w:gridCol w:w="2551"/>
        <w:gridCol w:w="2126"/>
        <w:gridCol w:w="1560"/>
        <w:gridCol w:w="1701"/>
        <w:gridCol w:w="1559"/>
        <w:gridCol w:w="1559"/>
        <w:gridCol w:w="1007"/>
        <w:gridCol w:w="552"/>
        <w:gridCol w:w="715"/>
        <w:gridCol w:w="1695"/>
      </w:tblGrid>
      <w:tr w:rsidR="00EB5A6C" w:rsidRPr="007327A2" w:rsidTr="003031ED">
        <w:trPr>
          <w:trHeight w:val="76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EB5A6C" w:rsidRPr="00805E9F" w:rsidRDefault="00EB5A6C" w:rsidP="00805E9F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5A6C" w:rsidRPr="00805E9F" w:rsidRDefault="00EB5A6C" w:rsidP="00426DA5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Приложение № </w:t>
            </w: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  <w:r w:rsidRPr="00805E9F">
              <w:rPr>
                <w:color w:val="000000"/>
                <w:sz w:val="20"/>
                <w:szCs w:val="20"/>
                <w:lang w:eastAsia="ru-RU"/>
              </w:rPr>
              <w:t xml:space="preserve"> к муниципальной программе </w:t>
            </w:r>
            <w:r w:rsidRPr="00805E9F">
              <w:rPr>
                <w:color w:val="000000"/>
                <w:sz w:val="20"/>
                <w:szCs w:val="20"/>
                <w:lang w:eastAsia="ru-RU"/>
              </w:rPr>
              <w:br/>
              <w:t xml:space="preserve">"Выполнение полномочий </w:t>
            </w:r>
            <w:r>
              <w:rPr>
                <w:color w:val="000000"/>
                <w:sz w:val="20"/>
                <w:szCs w:val="20"/>
                <w:lang w:eastAsia="ru-RU"/>
              </w:rPr>
              <w:t>Бошин</w:t>
            </w:r>
            <w:r w:rsidRPr="007327A2">
              <w:rPr>
                <w:sz w:val="20"/>
                <w:szCs w:val="20"/>
              </w:rPr>
              <w:t>ского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ru-RU"/>
              </w:rPr>
              <w:t>сельского</w:t>
            </w:r>
            <w:r w:rsidRPr="00805E9F">
              <w:rPr>
                <w:color w:val="000000"/>
                <w:sz w:val="20"/>
                <w:szCs w:val="20"/>
                <w:lang w:eastAsia="ru-RU"/>
              </w:rPr>
              <w:t xml:space="preserve"> поселения" (201</w:t>
            </w:r>
            <w:r>
              <w:rPr>
                <w:color w:val="000000"/>
                <w:sz w:val="20"/>
                <w:szCs w:val="20"/>
                <w:lang w:eastAsia="ru-RU"/>
              </w:rPr>
              <w:t>8</w:t>
            </w:r>
            <w:r w:rsidRPr="00805E9F">
              <w:rPr>
                <w:color w:val="000000"/>
                <w:sz w:val="20"/>
                <w:szCs w:val="20"/>
                <w:lang w:eastAsia="ru-RU"/>
              </w:rPr>
              <w:t xml:space="preserve"> - 2020 годы)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B5A6C" w:rsidRPr="007327A2" w:rsidTr="003031ED">
        <w:trPr>
          <w:trHeight w:val="52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EB5A6C" w:rsidRPr="00805E9F" w:rsidRDefault="00EB5A6C" w:rsidP="00805E9F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B5A6C" w:rsidRPr="00805E9F" w:rsidRDefault="00EB5A6C" w:rsidP="00805E9F">
            <w:pPr>
              <w:jc w:val="center"/>
              <w:rPr>
                <w:color w:val="000000"/>
                <w:szCs w:val="28"/>
                <w:lang w:eastAsia="ru-RU"/>
              </w:rPr>
            </w:pPr>
            <w:r w:rsidRPr="00805E9F">
              <w:rPr>
                <w:color w:val="000000"/>
                <w:szCs w:val="28"/>
                <w:lang w:eastAsia="ru-RU"/>
              </w:rPr>
              <w:t>План реализации муниципальной программы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A6C" w:rsidRPr="00805E9F" w:rsidRDefault="00EB5A6C" w:rsidP="00805E9F">
            <w:pPr>
              <w:jc w:val="center"/>
              <w:rPr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:rsidR="00EB5A6C" w:rsidRPr="00805E9F" w:rsidRDefault="00EB5A6C" w:rsidP="00805E9F">
            <w:pPr>
              <w:jc w:val="center"/>
              <w:rPr>
                <w:color w:val="000000"/>
                <w:sz w:val="24"/>
                <w:lang w:eastAsia="ru-RU"/>
              </w:rPr>
            </w:pPr>
          </w:p>
        </w:tc>
      </w:tr>
      <w:tr w:rsidR="00EB5A6C" w:rsidRPr="007327A2" w:rsidTr="009E094A">
        <w:trPr>
          <w:trHeight w:val="69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6C" w:rsidRPr="00805E9F" w:rsidRDefault="00EB5A6C" w:rsidP="00805E9F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Наименование основного мероприятия (мероприятия) в рамках муниципальной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Источник финансового обеспечения</w:t>
            </w:r>
          </w:p>
        </w:tc>
        <w:tc>
          <w:tcPr>
            <w:tcW w:w="709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EB5A6C" w:rsidRPr="00805E9F" w:rsidRDefault="00EB5A6C" w:rsidP="00805E9F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Наименование целевых показателей (индикаторов)</w:t>
            </w:r>
          </w:p>
        </w:tc>
      </w:tr>
      <w:tr w:rsidR="00EB5A6C" w:rsidRPr="007327A2" w:rsidTr="009E094A">
        <w:trPr>
          <w:trHeight w:val="69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6C" w:rsidRPr="00805E9F" w:rsidRDefault="00EB5A6C" w:rsidP="00805E9F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9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EB5A6C" w:rsidRPr="00805E9F" w:rsidRDefault="00EB5A6C" w:rsidP="00805E9F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EB5A6C" w:rsidRPr="007327A2" w:rsidTr="009E094A">
        <w:trPr>
          <w:trHeight w:val="124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B56E6C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201</w:t>
            </w:r>
            <w:r>
              <w:rPr>
                <w:color w:val="000000"/>
                <w:sz w:val="22"/>
                <w:szCs w:val="22"/>
                <w:lang w:eastAsia="ru-RU"/>
              </w:rPr>
              <w:t>8</w:t>
            </w:r>
            <w:r w:rsidRPr="00805E9F">
              <w:rPr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B56E6C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201</w:t>
            </w:r>
            <w:r>
              <w:rPr>
                <w:color w:val="000000"/>
                <w:sz w:val="22"/>
                <w:szCs w:val="22"/>
                <w:lang w:eastAsia="ru-RU"/>
              </w:rPr>
              <w:t>9</w:t>
            </w:r>
            <w:r w:rsidRPr="00805E9F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B56E6C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20</w:t>
            </w:r>
            <w:r>
              <w:rPr>
                <w:color w:val="000000"/>
                <w:sz w:val="22"/>
                <w:szCs w:val="22"/>
                <w:lang w:eastAsia="ru-RU"/>
              </w:rPr>
              <w:t>20</w:t>
            </w:r>
            <w:r w:rsidRPr="00805E9F">
              <w:rPr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B56E6C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EB5A6C" w:rsidRPr="007327A2" w:rsidTr="00B82928">
        <w:trPr>
          <w:trHeight w:val="715"/>
        </w:trPr>
        <w:tc>
          <w:tcPr>
            <w:tcW w:w="157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B5A6C" w:rsidRPr="001A028C" w:rsidRDefault="00EB5A6C" w:rsidP="001A028C">
            <w:pPr>
              <w:jc w:val="center"/>
              <w:rPr>
                <w:b/>
                <w:color w:val="000000"/>
                <w:szCs w:val="28"/>
                <w:lang w:eastAsia="ru-RU"/>
              </w:rPr>
            </w:pPr>
            <w:r w:rsidRPr="001A028C">
              <w:rPr>
                <w:b/>
                <w:color w:val="000000"/>
                <w:szCs w:val="28"/>
                <w:lang w:eastAsia="ru-RU"/>
              </w:rPr>
              <w:t xml:space="preserve">МП «Выполнение полномочий </w:t>
            </w:r>
            <w:r>
              <w:rPr>
                <w:b/>
                <w:color w:val="000000"/>
                <w:szCs w:val="28"/>
                <w:lang w:eastAsia="ru-RU"/>
              </w:rPr>
              <w:t>Боши</w:t>
            </w:r>
            <w:r w:rsidRPr="001A028C">
              <w:rPr>
                <w:b/>
                <w:color w:val="000000"/>
                <w:szCs w:val="28"/>
                <w:lang w:eastAsia="ru-RU"/>
              </w:rPr>
              <w:t>нского сельского поселения»(2018 -2020 годы)</w:t>
            </w:r>
          </w:p>
        </w:tc>
      </w:tr>
      <w:tr w:rsidR="00EB5A6C" w:rsidRPr="007327A2" w:rsidTr="00DF0932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b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7A0884">
            <w:pPr>
              <w:spacing w:before="120" w:after="120"/>
              <w:rPr>
                <w:b/>
                <w:sz w:val="20"/>
                <w:szCs w:val="20"/>
              </w:rPr>
            </w:pPr>
            <w:r w:rsidRPr="007327A2">
              <w:rPr>
                <w:b/>
                <w:sz w:val="20"/>
                <w:szCs w:val="20"/>
              </w:rPr>
              <w:t>Обеспечение эффективного управления сельским поселением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Бошинская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0652AB" w:rsidRDefault="00EB5A6C" w:rsidP="008F2D1C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4 561 903,00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8F2D1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1 502 561,00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8F2D1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1520 898,00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8F2D1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1 538 444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EB5A6C" w:rsidRPr="00215E8A" w:rsidRDefault="00EB5A6C" w:rsidP="00805E9F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215E8A">
              <w:rPr>
                <w:b/>
                <w:color w:val="000000"/>
                <w:sz w:val="22"/>
                <w:szCs w:val="22"/>
                <w:lang w:eastAsia="ru-RU"/>
              </w:rPr>
              <w:t>1,2 </w:t>
            </w:r>
          </w:p>
        </w:tc>
      </w:tr>
      <w:tr w:rsidR="00EB5A6C" w:rsidRPr="007327A2" w:rsidTr="009E094A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0652AB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EB5A6C" w:rsidRPr="007327A2" w:rsidTr="009E094A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9E094A">
            <w:pPr>
              <w:ind w:left="-587" w:firstLine="587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0652AB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EB5A6C" w:rsidRPr="007327A2" w:rsidTr="009E094A">
        <w:trPr>
          <w:trHeight w:val="40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0652AB" w:rsidRDefault="00EB5A6C" w:rsidP="00724132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4 561 903,00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6424C8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1 502 561,00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6424C8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1520 898,00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6424C8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1 538 444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EB5A6C" w:rsidRPr="007327A2" w:rsidTr="00DB6D7A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A6C" w:rsidRPr="007327A2" w:rsidRDefault="00EB5A6C" w:rsidP="007A0884">
            <w:pPr>
              <w:spacing w:before="120" w:after="120"/>
              <w:rPr>
                <w:b/>
                <w:sz w:val="20"/>
                <w:szCs w:val="20"/>
              </w:rPr>
            </w:pPr>
            <w:r w:rsidRPr="007327A2">
              <w:rPr>
                <w:b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FA77F7" w:rsidRDefault="00EB5A6C" w:rsidP="00805E9F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Бошинская</w:t>
            </w:r>
            <w:r w:rsidRPr="00FA77F7">
              <w:rPr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A6C" w:rsidRPr="007327A2" w:rsidRDefault="00EB5A6C" w:rsidP="008F2D1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2 872 042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A6C" w:rsidRPr="007327A2" w:rsidRDefault="00EB5A6C" w:rsidP="008F2D1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958 575,00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A6C" w:rsidRPr="007327A2" w:rsidRDefault="00EB5A6C" w:rsidP="008F2D1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957 896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A6C" w:rsidRPr="007327A2" w:rsidRDefault="00EB5A6C" w:rsidP="008F2D1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955 571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EB5A6C" w:rsidRPr="00215E8A" w:rsidRDefault="00EB5A6C" w:rsidP="00215E8A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215E8A">
              <w:rPr>
                <w:b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EB5A6C" w:rsidRPr="007327A2" w:rsidTr="00DB6D7A">
        <w:trPr>
          <w:trHeight w:val="72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FA77F7" w:rsidRDefault="00EB5A6C" w:rsidP="00805E9F">
            <w:pPr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F11992" w:rsidRDefault="00EB5A6C" w:rsidP="00805E9F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EB5A6C" w:rsidRPr="00215E8A" w:rsidRDefault="00EB5A6C" w:rsidP="00215E8A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EB5A6C" w:rsidRPr="007327A2" w:rsidTr="00DB6D7A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FA77F7" w:rsidRDefault="00EB5A6C" w:rsidP="00805E9F">
            <w:pPr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F11992" w:rsidRDefault="00EB5A6C" w:rsidP="00805E9F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EB5A6C" w:rsidRPr="00215E8A" w:rsidRDefault="00EB5A6C" w:rsidP="00215E8A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EB5A6C" w:rsidRPr="007327A2" w:rsidTr="00DB6D7A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FA77F7" w:rsidRDefault="00EB5A6C" w:rsidP="00805E9F">
            <w:pPr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A6C" w:rsidRPr="007327A2" w:rsidRDefault="00EB5A6C" w:rsidP="00724132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2 872 042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958 575,00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957 896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955 571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EB5A6C" w:rsidRPr="007327A2" w:rsidTr="009E094A">
        <w:trPr>
          <w:trHeight w:val="16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1.2.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EB5A6C" w:rsidRPr="00805E9F" w:rsidRDefault="00EB5A6C" w:rsidP="001A028C">
            <w:pPr>
              <w:rPr>
                <w:color w:val="000000"/>
                <w:sz w:val="22"/>
                <w:szCs w:val="22"/>
                <w:lang w:eastAsia="ru-RU"/>
              </w:rPr>
            </w:pPr>
            <w:r w:rsidRPr="007327A2">
              <w:rPr>
                <w:b/>
                <w:sz w:val="20"/>
                <w:szCs w:val="20"/>
              </w:rPr>
              <w:t>Уплата налогов, сборов и иных обязательных платежей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B5A6C" w:rsidRPr="00FA77F7" w:rsidRDefault="00EB5A6C" w:rsidP="00426DA5">
            <w:pPr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Бошинская</w:t>
            </w:r>
            <w:r w:rsidRPr="00FA77F7">
              <w:rPr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B5A6C" w:rsidRPr="00805E9F" w:rsidRDefault="00EB5A6C" w:rsidP="007A0884">
            <w:pPr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 xml:space="preserve"> Бюджет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B5A6C" w:rsidRPr="007327A2" w:rsidRDefault="00EB5A6C" w:rsidP="008F2D1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92 490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B5A6C" w:rsidRPr="007327A2" w:rsidRDefault="00EB5A6C" w:rsidP="008F2D1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30 830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B5A6C" w:rsidRPr="007327A2" w:rsidRDefault="00EB5A6C" w:rsidP="008F2D1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30 830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B5A6C" w:rsidRPr="007327A2" w:rsidRDefault="00EB5A6C" w:rsidP="008F2D1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30 830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EB5A6C" w:rsidRPr="00215E8A" w:rsidRDefault="00EB5A6C" w:rsidP="00215E8A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215E8A">
              <w:rPr>
                <w:b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EB5A6C" w:rsidRPr="007327A2" w:rsidTr="009E094A">
        <w:trPr>
          <w:trHeight w:val="21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A6C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B5A6C" w:rsidRPr="00805E9F" w:rsidRDefault="00EB5A6C" w:rsidP="007A0884">
            <w:pPr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B5A6C" w:rsidRPr="007327A2" w:rsidRDefault="00EB5A6C" w:rsidP="00724132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B5A6C" w:rsidRPr="007327A2" w:rsidRDefault="00EB5A6C" w:rsidP="006659B4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B5A6C" w:rsidRPr="007327A2" w:rsidRDefault="00EB5A6C" w:rsidP="00724132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B5A6C" w:rsidRPr="007327A2" w:rsidRDefault="00EB5A6C" w:rsidP="00724132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EB5A6C" w:rsidRPr="007327A2" w:rsidTr="009E094A">
        <w:trPr>
          <w:trHeight w:val="22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A6C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B5A6C" w:rsidRPr="00805E9F" w:rsidRDefault="00EB5A6C" w:rsidP="007A0884">
            <w:pPr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B5A6C" w:rsidRPr="007327A2" w:rsidRDefault="00EB5A6C" w:rsidP="00724132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B5A6C" w:rsidRPr="007327A2" w:rsidRDefault="00EB5A6C" w:rsidP="006659B4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B5A6C" w:rsidRPr="007327A2" w:rsidRDefault="00EB5A6C" w:rsidP="00724132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B5A6C" w:rsidRPr="007327A2" w:rsidRDefault="00EB5A6C" w:rsidP="00724132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EB5A6C" w:rsidRPr="007327A2" w:rsidTr="009E094A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7A0884">
            <w:pPr>
              <w:rPr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B5A6C" w:rsidRPr="007327A2" w:rsidRDefault="00EB5A6C" w:rsidP="00724132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92 490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30 830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30 830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30 830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EB5A6C" w:rsidRPr="007327A2" w:rsidTr="009E094A">
        <w:trPr>
          <w:trHeight w:val="52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EB5A6C" w:rsidRPr="00805E9F" w:rsidRDefault="00EB5A6C" w:rsidP="001B0569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1.3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0B6B57" w:rsidRDefault="00EB5A6C" w:rsidP="001A028C">
            <w:pPr>
              <w:rPr>
                <w:b/>
                <w:bCs/>
                <w:color w:val="000000"/>
                <w:sz w:val="24"/>
                <w:lang w:eastAsia="ru-RU"/>
              </w:rPr>
            </w:pPr>
            <w:r w:rsidRPr="007327A2">
              <w:rPr>
                <w:b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0B6B57" w:rsidRDefault="00EB5A6C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Бошинская</w:t>
            </w:r>
            <w:r w:rsidRPr="000B6B57">
              <w:rPr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F11992" w:rsidRDefault="00EB5A6C" w:rsidP="00426DA5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195 680,00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7327A2">
              <w:rPr>
                <w:b/>
                <w:sz w:val="22"/>
                <w:szCs w:val="22"/>
              </w:rPr>
              <w:t>63 999,00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7327A2">
              <w:rPr>
                <w:b/>
                <w:sz w:val="22"/>
                <w:szCs w:val="22"/>
              </w:rPr>
              <w:t>64 678,00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7327A2">
              <w:rPr>
                <w:b/>
                <w:sz w:val="22"/>
                <w:szCs w:val="22"/>
              </w:rPr>
              <w:t>67 003,00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</w:t>
            </w:r>
            <w:r w:rsidRPr="00805E9F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EB5A6C" w:rsidRPr="007327A2" w:rsidTr="009E094A">
        <w:trPr>
          <w:trHeight w:val="66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0B6B57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F11992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EB5A6C" w:rsidRPr="007327A2" w:rsidTr="009E094A">
        <w:trPr>
          <w:trHeight w:val="58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0B6B57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F11992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EB5A6C" w:rsidRPr="007327A2" w:rsidTr="009E094A">
        <w:trPr>
          <w:trHeight w:val="39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0B6B57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F11992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195 680,00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7327A2">
              <w:rPr>
                <w:b/>
                <w:sz w:val="22"/>
                <w:szCs w:val="22"/>
              </w:rPr>
              <w:t>63 999,00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7327A2">
              <w:rPr>
                <w:b/>
                <w:sz w:val="22"/>
                <w:szCs w:val="22"/>
              </w:rPr>
              <w:t>64 678,00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7327A2">
              <w:rPr>
                <w:b/>
                <w:sz w:val="22"/>
                <w:szCs w:val="22"/>
              </w:rPr>
              <w:t>67 003,00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EB5A6C" w:rsidRPr="007327A2" w:rsidTr="009E094A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1.4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0B6B57" w:rsidRDefault="00EB5A6C" w:rsidP="00653325">
            <w:pPr>
              <w:rPr>
                <w:b/>
                <w:bCs/>
                <w:color w:val="000000"/>
                <w:sz w:val="24"/>
                <w:lang w:eastAsia="ru-RU"/>
              </w:rPr>
            </w:pPr>
            <w:r w:rsidRPr="007327A2">
              <w:rPr>
                <w:b/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Бошинская</w:t>
            </w:r>
            <w:r w:rsidRPr="000B6B57">
              <w:rPr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</w:t>
            </w: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F11992" w:rsidRDefault="00EB5A6C" w:rsidP="008F2D1C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198 000,00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8F2D1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8F2D1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66 000,00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8F2D1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66 000,00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EB5A6C" w:rsidRPr="00215E8A" w:rsidRDefault="00EB5A6C" w:rsidP="00805E9F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215E8A">
              <w:rPr>
                <w:b/>
                <w:color w:val="000000"/>
                <w:sz w:val="22"/>
                <w:szCs w:val="22"/>
                <w:lang w:eastAsia="ru-RU"/>
              </w:rPr>
              <w:t>1,2</w:t>
            </w:r>
          </w:p>
          <w:p w:rsidR="00EB5A6C" w:rsidRPr="00805E9F" w:rsidRDefault="00EB5A6C" w:rsidP="00805E9F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EB5A6C" w:rsidRPr="007327A2" w:rsidTr="009E094A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F11992" w:rsidRDefault="00EB5A6C" w:rsidP="006424C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6424C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6424C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6424C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EB5A6C" w:rsidRPr="007327A2" w:rsidTr="009E094A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F11992" w:rsidRDefault="00EB5A6C" w:rsidP="006424C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6424C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6424C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6424C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EB5A6C" w:rsidRPr="007327A2" w:rsidTr="009E094A">
        <w:trPr>
          <w:trHeight w:val="40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F11992" w:rsidRDefault="00EB5A6C" w:rsidP="006424C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198 000,00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66 000,00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66 000,00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EB5A6C" w:rsidRPr="007327A2" w:rsidTr="00784371">
        <w:trPr>
          <w:trHeight w:val="45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1.5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EB5A6C" w:rsidRPr="001A028C" w:rsidRDefault="00EB5A6C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028C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Организация и обеспечение освещения улиц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Бошинская</w:t>
            </w:r>
            <w:r w:rsidRPr="001A028C">
              <w:rPr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7327A2" w:rsidRDefault="00EB5A6C" w:rsidP="00AD5E0E">
            <w:pPr>
              <w:jc w:val="center"/>
              <w:rPr>
                <w:b/>
                <w:sz w:val="18"/>
                <w:szCs w:val="18"/>
              </w:rPr>
            </w:pPr>
            <w:r w:rsidRPr="007327A2">
              <w:rPr>
                <w:b/>
                <w:sz w:val="18"/>
                <w:szCs w:val="18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1A67F9" w:rsidRDefault="00EB5A6C" w:rsidP="008F2D1C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A67F9">
              <w:rPr>
                <w:b/>
                <w:bCs/>
                <w:color w:val="000000"/>
                <w:sz w:val="22"/>
                <w:szCs w:val="22"/>
                <w:lang w:eastAsia="ru-RU"/>
              </w:rPr>
              <w:t>417 527,00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7327A2" w:rsidRDefault="00EB5A6C" w:rsidP="008F2D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135 780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7327A2" w:rsidRDefault="00EB5A6C" w:rsidP="008F2D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139 131,00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7327A2" w:rsidRDefault="00EB5A6C" w:rsidP="008F2D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142 616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5A6C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  <w:p w:rsidR="00EB5A6C" w:rsidRPr="00215E8A" w:rsidRDefault="00EB5A6C" w:rsidP="00215E8A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215E8A">
              <w:rPr>
                <w:b/>
                <w:color w:val="000000"/>
                <w:sz w:val="22"/>
                <w:szCs w:val="22"/>
                <w:lang w:eastAsia="ru-RU"/>
              </w:rPr>
              <w:t>2</w:t>
            </w:r>
          </w:p>
          <w:p w:rsidR="00EB5A6C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  <w:p w:rsidR="00EB5A6C" w:rsidRPr="00805E9F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EB5A6C" w:rsidRPr="007327A2" w:rsidTr="00784371">
        <w:trPr>
          <w:trHeight w:val="41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A6C" w:rsidRDefault="00EB5A6C" w:rsidP="00805E9F"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B5A6C" w:rsidRPr="001A028C" w:rsidRDefault="00EB5A6C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5A6C" w:rsidRPr="001A028C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08200C">
            <w:pPr>
              <w:rPr>
                <w:b/>
                <w:sz w:val="18"/>
                <w:szCs w:val="18"/>
              </w:rPr>
            </w:pPr>
            <w:r w:rsidRPr="007327A2">
              <w:rPr>
                <w:b/>
                <w:sz w:val="18"/>
                <w:szCs w:val="18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1A67F9" w:rsidRDefault="00EB5A6C" w:rsidP="006424C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A6C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EB5A6C" w:rsidRPr="007327A2" w:rsidTr="00150812">
        <w:trPr>
          <w:trHeight w:val="7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Default="00EB5A6C" w:rsidP="00805E9F"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1A028C" w:rsidRDefault="00EB5A6C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1A028C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08200C">
            <w:pPr>
              <w:rPr>
                <w:b/>
                <w:sz w:val="18"/>
                <w:szCs w:val="18"/>
              </w:rPr>
            </w:pPr>
            <w:r w:rsidRPr="007327A2">
              <w:rPr>
                <w:b/>
                <w:sz w:val="18"/>
                <w:szCs w:val="18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1A67F9" w:rsidRDefault="00EB5A6C" w:rsidP="006424C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A6C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EB5A6C" w:rsidRPr="007327A2" w:rsidTr="00150812">
        <w:trPr>
          <w:trHeight w:val="7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Default="00EB5A6C" w:rsidP="00805E9F"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1A028C" w:rsidRDefault="00EB5A6C" w:rsidP="00805E9F">
            <w:pPr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1A028C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08200C">
            <w:pPr>
              <w:rPr>
                <w:b/>
                <w:sz w:val="18"/>
                <w:szCs w:val="18"/>
              </w:rPr>
            </w:pPr>
            <w:r w:rsidRPr="007327A2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1A67F9" w:rsidRDefault="00EB5A6C" w:rsidP="00AD5E0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A67F9">
              <w:rPr>
                <w:b/>
                <w:bCs/>
                <w:color w:val="000000"/>
                <w:sz w:val="22"/>
                <w:szCs w:val="22"/>
                <w:lang w:eastAsia="ru-RU"/>
              </w:rPr>
              <w:t>417 527,00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7327A2" w:rsidRDefault="00EB5A6C" w:rsidP="00AD5E0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135 780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7327A2" w:rsidRDefault="00EB5A6C" w:rsidP="00AD5E0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139 131,00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7327A2" w:rsidRDefault="00EB5A6C" w:rsidP="00AD5E0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142 616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Default="00EB5A6C" w:rsidP="00805E9F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EB5A6C" w:rsidRPr="007327A2" w:rsidTr="0042245F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EB5A6C" w:rsidRDefault="00EB5A6C" w:rsidP="00AD5E0E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1.6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7327A2" w:rsidRDefault="00EB5A6C" w:rsidP="00AD5E0E">
            <w:pPr>
              <w:rPr>
                <w:b/>
                <w:color w:val="000000"/>
                <w:sz w:val="20"/>
                <w:szCs w:val="20"/>
              </w:rPr>
            </w:pPr>
            <w:r w:rsidRPr="007327A2">
              <w:rPr>
                <w:b/>
                <w:color w:val="000000"/>
                <w:sz w:val="20"/>
                <w:szCs w:val="20"/>
              </w:rPr>
              <w:t xml:space="preserve">      Организация и содержание мест захоронения (кладбищ)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Default="00EB5A6C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105A4E">
            <w:pPr>
              <w:rPr>
                <w:b/>
                <w:sz w:val="20"/>
                <w:szCs w:val="20"/>
              </w:rPr>
            </w:pPr>
            <w:r w:rsidRPr="007327A2">
              <w:rPr>
                <w:b/>
                <w:sz w:val="20"/>
                <w:szCs w:val="20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0652AB" w:rsidRDefault="00EB5A6C" w:rsidP="008F2D1C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27</w:t>
            </w:r>
            <w:r w:rsidRPr="000652AB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8F2D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9 000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8F2D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Pr="007327A2">
              <w:rPr>
                <w:b/>
                <w:sz w:val="22"/>
                <w:szCs w:val="22"/>
              </w:rPr>
              <w:t xml:space="preserve">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8F2D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Pr="007327A2">
              <w:rPr>
                <w:b/>
                <w:sz w:val="22"/>
                <w:szCs w:val="22"/>
              </w:rPr>
              <w:t xml:space="preserve"> 000,00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2</w:t>
            </w:r>
          </w:p>
        </w:tc>
      </w:tr>
      <w:tr w:rsidR="00EB5A6C" w:rsidRPr="007327A2" w:rsidTr="003836BA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EB5A6C" w:rsidRDefault="00EB5A6C" w:rsidP="001456FD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7327A2" w:rsidRDefault="00EB5A6C" w:rsidP="001456F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Default="00EB5A6C" w:rsidP="001456FD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105A4E">
            <w:pPr>
              <w:rPr>
                <w:b/>
                <w:sz w:val="20"/>
                <w:szCs w:val="20"/>
              </w:rPr>
            </w:pPr>
            <w:r w:rsidRPr="007327A2">
              <w:rPr>
                <w:b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Default="00EB5A6C" w:rsidP="001456F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1456FD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1456FD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1456FD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1456F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1456FD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EB5A6C" w:rsidRPr="007327A2" w:rsidTr="003836BA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EB5A6C" w:rsidRDefault="00EB5A6C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7327A2" w:rsidRDefault="00EB5A6C" w:rsidP="001B056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Default="00EB5A6C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105A4E">
            <w:pPr>
              <w:rPr>
                <w:b/>
                <w:sz w:val="20"/>
                <w:szCs w:val="20"/>
              </w:rPr>
            </w:pPr>
            <w:r w:rsidRPr="007327A2">
              <w:rPr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Default="00EB5A6C" w:rsidP="007A0884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EB5A6C" w:rsidRPr="007327A2" w:rsidTr="003B1534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EB5A6C" w:rsidRDefault="00EB5A6C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7327A2" w:rsidRDefault="00EB5A6C" w:rsidP="001B056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Default="00EB5A6C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105A4E">
            <w:pPr>
              <w:rPr>
                <w:b/>
                <w:sz w:val="20"/>
                <w:szCs w:val="20"/>
              </w:rPr>
            </w:pPr>
            <w:r w:rsidRPr="007327A2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0652AB" w:rsidRDefault="00EB5A6C" w:rsidP="00AD5E0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27</w:t>
            </w:r>
            <w:r w:rsidRPr="000652AB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AD5E0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9 000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AD5E0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Pr="007327A2">
              <w:rPr>
                <w:b/>
                <w:sz w:val="22"/>
                <w:szCs w:val="22"/>
              </w:rPr>
              <w:t xml:space="preserve">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AD5E0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Pr="007327A2">
              <w:rPr>
                <w:b/>
                <w:sz w:val="22"/>
                <w:szCs w:val="22"/>
              </w:rPr>
              <w:t xml:space="preserve"> 000,00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EB5A6C" w:rsidRPr="007327A2" w:rsidTr="000652AB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EB5A6C" w:rsidRPr="00805E9F" w:rsidRDefault="00EB5A6C" w:rsidP="002521C3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1.7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0B6B57" w:rsidRDefault="00EB5A6C" w:rsidP="001B0569">
            <w:pPr>
              <w:rPr>
                <w:b/>
                <w:bCs/>
                <w:color w:val="000000"/>
                <w:sz w:val="24"/>
                <w:lang w:eastAsia="ru-RU"/>
              </w:rPr>
            </w:pPr>
            <w:r w:rsidRPr="007327A2">
              <w:rPr>
                <w:b/>
                <w:color w:val="000000"/>
                <w:sz w:val="20"/>
                <w:szCs w:val="20"/>
              </w:rPr>
              <w:t xml:space="preserve">      Мероприятия по благоустройству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Бошинская</w:t>
            </w:r>
            <w:r w:rsidRPr="000B6B57">
              <w:rPr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CC61DB" w:rsidRDefault="00EB5A6C" w:rsidP="000B6B57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b/>
                <w:bCs/>
                <w:color w:val="000000"/>
                <w:sz w:val="18"/>
                <w:szCs w:val="18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F11992" w:rsidRDefault="00EB5A6C" w:rsidP="008F2D1C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585 026,00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7327A2" w:rsidRDefault="00EB5A6C" w:rsidP="008F2D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180 331,00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7327A2" w:rsidRDefault="00EB5A6C" w:rsidP="008F2D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195 317,00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7327A2" w:rsidRDefault="00EB5A6C" w:rsidP="008F2D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209 378,00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 w:rsidRPr="00805E9F">
              <w:rPr>
                <w:b/>
                <w:bCs/>
                <w:color w:val="000000"/>
                <w:sz w:val="24"/>
                <w:lang w:eastAsia="ru-RU"/>
              </w:rPr>
              <w:t> </w:t>
            </w:r>
            <w:r>
              <w:rPr>
                <w:b/>
                <w:bCs/>
                <w:color w:val="000000"/>
                <w:sz w:val="24"/>
                <w:lang w:eastAsia="ru-RU"/>
              </w:rPr>
              <w:t>2</w:t>
            </w:r>
          </w:p>
        </w:tc>
      </w:tr>
      <w:tr w:rsidR="00EB5A6C" w:rsidRPr="007327A2" w:rsidTr="000652AB">
        <w:trPr>
          <w:trHeight w:val="904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CC61DB" w:rsidRDefault="00EB5A6C" w:rsidP="00805E9F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b/>
                <w:bCs/>
                <w:color w:val="000000"/>
                <w:sz w:val="18"/>
                <w:szCs w:val="18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F11992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EB5A6C" w:rsidRPr="007327A2" w:rsidTr="009E094A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CC61DB" w:rsidRDefault="00EB5A6C" w:rsidP="00805E9F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b/>
                <w:bCs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F11992" w:rsidRDefault="00EB5A6C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EB5A6C" w:rsidRPr="007327A2" w:rsidTr="000652AB">
        <w:trPr>
          <w:trHeight w:val="75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CC61DB" w:rsidRDefault="00EB5A6C" w:rsidP="00805E9F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b/>
                <w:bCs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F11992" w:rsidRDefault="00EB5A6C" w:rsidP="000652AB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585 026,00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7327A2" w:rsidRDefault="00EB5A6C" w:rsidP="000652A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180 331,00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7327A2" w:rsidRDefault="00EB5A6C" w:rsidP="000652A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195 317,00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7327A2" w:rsidRDefault="00EB5A6C" w:rsidP="000652A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209 378,00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EB5A6C" w:rsidRPr="007327A2" w:rsidTr="009E094A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EB5A6C" w:rsidRPr="00805E9F" w:rsidRDefault="00EB5A6C" w:rsidP="002521C3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1.8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3031ED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  <w:r w:rsidRPr="007327A2">
              <w:rPr>
                <w:b/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Бошинская</w:t>
            </w:r>
            <w:r w:rsidRPr="000B6B57">
              <w:rPr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CC61DB" w:rsidRDefault="00EB5A6C" w:rsidP="00805E9F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b/>
                <w:bCs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F11992" w:rsidRDefault="00EB5A6C" w:rsidP="008F2D1C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174 138,00,00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8F2D1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58 046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Default="00EB5A6C" w:rsidP="008F2D1C">
            <w:r w:rsidRPr="00A37763">
              <w:rPr>
                <w:b/>
                <w:sz w:val="22"/>
                <w:szCs w:val="22"/>
              </w:rPr>
              <w:t>58 046,00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Default="00EB5A6C" w:rsidP="008F2D1C">
            <w:r w:rsidRPr="00A37763">
              <w:rPr>
                <w:b/>
                <w:sz w:val="22"/>
                <w:szCs w:val="22"/>
              </w:rPr>
              <w:t>58 046,00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lang w:eastAsia="ru-RU"/>
              </w:rPr>
              <w:t>1,2</w:t>
            </w:r>
            <w:bookmarkStart w:id="0" w:name="_GoBack"/>
            <w:bookmarkEnd w:id="0"/>
            <w:r w:rsidRPr="00805E9F">
              <w:rPr>
                <w:b/>
                <w:bCs/>
                <w:color w:val="000000"/>
                <w:sz w:val="24"/>
                <w:lang w:eastAsia="ru-RU"/>
              </w:rPr>
              <w:t> </w:t>
            </w:r>
          </w:p>
        </w:tc>
      </w:tr>
      <w:tr w:rsidR="00EB5A6C" w:rsidRPr="007327A2" w:rsidTr="009E094A">
        <w:trPr>
          <w:trHeight w:val="63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CC61DB" w:rsidRDefault="00EB5A6C" w:rsidP="00805E9F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b/>
                <w:bCs/>
                <w:color w:val="000000"/>
                <w:sz w:val="18"/>
                <w:szCs w:val="18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F11992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2521C3" w:rsidRDefault="00EB5A6C" w:rsidP="00805E9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EB5A6C" w:rsidRPr="007327A2" w:rsidTr="009E094A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CC61DB" w:rsidRDefault="00EB5A6C" w:rsidP="00805E9F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b/>
                <w:bCs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F11992" w:rsidRDefault="00EB5A6C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B05A4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B05A4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B05A4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EB5A6C" w:rsidRPr="007327A2" w:rsidTr="009E094A">
        <w:trPr>
          <w:trHeight w:val="39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CC61DB" w:rsidRDefault="00EB5A6C" w:rsidP="00805E9F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b/>
                <w:bCs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F11992" w:rsidRDefault="00EB5A6C" w:rsidP="00B05A4C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174 138,00,00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Pr="007327A2" w:rsidRDefault="00EB5A6C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58 046</w:t>
            </w:r>
            <w:r w:rsidRPr="007327A2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Default="00EB5A6C">
            <w:r w:rsidRPr="00A37763">
              <w:rPr>
                <w:b/>
                <w:sz w:val="22"/>
                <w:szCs w:val="22"/>
              </w:rPr>
              <w:t>58 046,00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5A6C" w:rsidRDefault="00EB5A6C">
            <w:r w:rsidRPr="00A37763">
              <w:rPr>
                <w:b/>
                <w:sz w:val="22"/>
                <w:szCs w:val="22"/>
              </w:rPr>
              <w:t>58 046,00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EB5A6C" w:rsidRPr="00805E9F" w:rsidRDefault="00EB5A6C" w:rsidP="00805E9F">
            <w:pPr>
              <w:jc w:val="center"/>
              <w:rPr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A6C" w:rsidRPr="00805E9F" w:rsidRDefault="00EB5A6C" w:rsidP="00805E9F">
            <w:pPr>
              <w:rPr>
                <w:b/>
                <w:bCs/>
                <w:color w:val="000000"/>
                <w:sz w:val="24"/>
                <w:lang w:eastAsia="ru-RU"/>
              </w:rPr>
            </w:pPr>
          </w:p>
        </w:tc>
      </w:tr>
    </w:tbl>
    <w:p w:rsidR="00EB5A6C" w:rsidRDefault="00EB5A6C"/>
    <w:sectPr w:rsidR="00EB5A6C" w:rsidSect="002F5AF2">
      <w:pgSz w:w="16838" w:h="11906" w:orient="landscape"/>
      <w:pgMar w:top="850" w:right="113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5E9F"/>
    <w:rsid w:val="00032A39"/>
    <w:rsid w:val="000652AB"/>
    <w:rsid w:val="0008200C"/>
    <w:rsid w:val="000A54CB"/>
    <w:rsid w:val="000B6B57"/>
    <w:rsid w:val="000F3F14"/>
    <w:rsid w:val="00105A4E"/>
    <w:rsid w:val="001456FD"/>
    <w:rsid w:val="00150812"/>
    <w:rsid w:val="0016681C"/>
    <w:rsid w:val="001A028C"/>
    <w:rsid w:val="001A67F9"/>
    <w:rsid w:val="001B0569"/>
    <w:rsid w:val="001E61D3"/>
    <w:rsid w:val="00215E8A"/>
    <w:rsid w:val="00234C4C"/>
    <w:rsid w:val="002521C3"/>
    <w:rsid w:val="002A75DE"/>
    <w:rsid w:val="002B776C"/>
    <w:rsid w:val="002D033B"/>
    <w:rsid w:val="002D59A9"/>
    <w:rsid w:val="002F5AF2"/>
    <w:rsid w:val="003031ED"/>
    <w:rsid w:val="00307B97"/>
    <w:rsid w:val="003638FD"/>
    <w:rsid w:val="0037613A"/>
    <w:rsid w:val="003836BA"/>
    <w:rsid w:val="003847D0"/>
    <w:rsid w:val="003B1534"/>
    <w:rsid w:val="003C5518"/>
    <w:rsid w:val="0042245F"/>
    <w:rsid w:val="00426DA5"/>
    <w:rsid w:val="00483A2B"/>
    <w:rsid w:val="004A17AB"/>
    <w:rsid w:val="004D4A92"/>
    <w:rsid w:val="004E02D9"/>
    <w:rsid w:val="00504215"/>
    <w:rsid w:val="00593580"/>
    <w:rsid w:val="005D056C"/>
    <w:rsid w:val="005D55FC"/>
    <w:rsid w:val="00613154"/>
    <w:rsid w:val="00614B55"/>
    <w:rsid w:val="00617FBE"/>
    <w:rsid w:val="006424C8"/>
    <w:rsid w:val="00653325"/>
    <w:rsid w:val="006659B4"/>
    <w:rsid w:val="00686F2F"/>
    <w:rsid w:val="00724132"/>
    <w:rsid w:val="00726B74"/>
    <w:rsid w:val="007327A2"/>
    <w:rsid w:val="00762ED6"/>
    <w:rsid w:val="00784371"/>
    <w:rsid w:val="007A0884"/>
    <w:rsid w:val="007B0AE1"/>
    <w:rsid w:val="007D5133"/>
    <w:rsid w:val="007F6145"/>
    <w:rsid w:val="00805E9F"/>
    <w:rsid w:val="008F2D1C"/>
    <w:rsid w:val="00914EAA"/>
    <w:rsid w:val="00947D45"/>
    <w:rsid w:val="00954CBE"/>
    <w:rsid w:val="009A0F4F"/>
    <w:rsid w:val="009D6D39"/>
    <w:rsid w:val="009E094A"/>
    <w:rsid w:val="00A37763"/>
    <w:rsid w:val="00AB4BEF"/>
    <w:rsid w:val="00AC3873"/>
    <w:rsid w:val="00AD5E0E"/>
    <w:rsid w:val="00B05A4C"/>
    <w:rsid w:val="00B56E6C"/>
    <w:rsid w:val="00B7449F"/>
    <w:rsid w:val="00B82928"/>
    <w:rsid w:val="00B847DD"/>
    <w:rsid w:val="00C0008F"/>
    <w:rsid w:val="00C43F48"/>
    <w:rsid w:val="00C469F0"/>
    <w:rsid w:val="00C865AC"/>
    <w:rsid w:val="00C97E7D"/>
    <w:rsid w:val="00CC61DB"/>
    <w:rsid w:val="00DA086B"/>
    <w:rsid w:val="00DB6D7A"/>
    <w:rsid w:val="00DD54D7"/>
    <w:rsid w:val="00DF0932"/>
    <w:rsid w:val="00E56325"/>
    <w:rsid w:val="00E7050C"/>
    <w:rsid w:val="00EB5A6C"/>
    <w:rsid w:val="00F11992"/>
    <w:rsid w:val="00F54BFA"/>
    <w:rsid w:val="00F841A6"/>
    <w:rsid w:val="00FA77F7"/>
    <w:rsid w:val="00FB3E85"/>
    <w:rsid w:val="00FE5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2A75DE"/>
    <w:rPr>
      <w:sz w:val="28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75D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75D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A75D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A75DE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2A75DE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2A75DE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A75DE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2A75DE"/>
    <w:rPr>
      <w:rFonts w:ascii="Cambria" w:hAnsi="Cambria"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2A75D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2A75DE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2A75DE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2A75DE"/>
    <w:rPr>
      <w:szCs w:val="32"/>
    </w:rPr>
  </w:style>
  <w:style w:type="paragraph" w:styleId="ListParagraph">
    <w:name w:val="List Paragraph"/>
    <w:basedOn w:val="Normal"/>
    <w:uiPriority w:val="99"/>
    <w:qFormat/>
    <w:rsid w:val="002A75D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2A75DE"/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2A75DE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2A75DE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2A75DE"/>
    <w:rPr>
      <w:rFonts w:cs="Times New Roman"/>
      <w:b/>
      <w:i/>
      <w:sz w:val="24"/>
    </w:rPr>
  </w:style>
  <w:style w:type="character" w:styleId="SubtleEmphasis">
    <w:name w:val="Subtle Emphasis"/>
    <w:basedOn w:val="DefaultParagraphFont"/>
    <w:uiPriority w:val="99"/>
    <w:qFormat/>
    <w:rsid w:val="002A75DE"/>
    <w:rPr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2A75DE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2A75DE"/>
    <w:pPr>
      <w:outlineLvl w:val="9"/>
    </w:pPr>
  </w:style>
  <w:style w:type="character" w:styleId="Hyperlink">
    <w:name w:val="Hyperlink"/>
    <w:basedOn w:val="DefaultParagraphFont"/>
    <w:uiPriority w:val="99"/>
    <w:semiHidden/>
    <w:rsid w:val="00805E9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805E9F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Normal"/>
    <w:uiPriority w:val="99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Normal"/>
    <w:uiPriority w:val="99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Normal"/>
    <w:uiPriority w:val="99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Normal"/>
    <w:uiPriority w:val="99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Normal"/>
    <w:uiPriority w:val="99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Normal"/>
    <w:uiPriority w:val="99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Normal"/>
    <w:uiPriority w:val="99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Normal"/>
    <w:uiPriority w:val="99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Normal"/>
    <w:uiPriority w:val="99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Normal"/>
    <w:uiPriority w:val="99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Normal"/>
    <w:uiPriority w:val="99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Normal"/>
    <w:uiPriority w:val="99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Normal"/>
    <w:uiPriority w:val="99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Normal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Normal"/>
    <w:uiPriority w:val="99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Normal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Normal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Normal"/>
    <w:uiPriority w:val="99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Normal"/>
    <w:uiPriority w:val="99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Normal"/>
    <w:uiPriority w:val="99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Normal"/>
    <w:uiPriority w:val="99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Normal"/>
    <w:uiPriority w:val="99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Normal"/>
    <w:uiPriority w:val="99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Normal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Normal"/>
    <w:uiPriority w:val="99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Normal"/>
    <w:uiPriority w:val="99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Normal"/>
    <w:uiPriority w:val="99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Normal"/>
    <w:uiPriority w:val="99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Normal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Normal"/>
    <w:uiPriority w:val="99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Normal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Normal"/>
    <w:uiPriority w:val="99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Normal"/>
    <w:uiPriority w:val="99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Normal"/>
    <w:uiPriority w:val="99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Normal"/>
    <w:uiPriority w:val="99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Normal"/>
    <w:uiPriority w:val="99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Normal"/>
    <w:uiPriority w:val="99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Normal"/>
    <w:uiPriority w:val="99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Normal"/>
    <w:uiPriority w:val="99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Normal"/>
    <w:uiPriority w:val="99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Normal"/>
    <w:uiPriority w:val="99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Normal"/>
    <w:uiPriority w:val="99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Normal"/>
    <w:uiPriority w:val="99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Normal"/>
    <w:uiPriority w:val="99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Normal"/>
    <w:uiPriority w:val="99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Normal"/>
    <w:uiPriority w:val="99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Normal"/>
    <w:uiPriority w:val="99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Normal"/>
    <w:uiPriority w:val="99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Normal"/>
    <w:uiPriority w:val="99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Normal"/>
    <w:uiPriority w:val="99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Normal"/>
    <w:uiPriority w:val="99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Normal"/>
    <w:uiPriority w:val="99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Normal"/>
    <w:uiPriority w:val="99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Normal"/>
    <w:uiPriority w:val="99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Normal"/>
    <w:uiPriority w:val="99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Normal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Normal"/>
    <w:uiPriority w:val="99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Normal"/>
    <w:uiPriority w:val="99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Normal"/>
    <w:uiPriority w:val="99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Normal"/>
    <w:uiPriority w:val="99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Normal"/>
    <w:uiPriority w:val="99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Normal"/>
    <w:uiPriority w:val="99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Normal"/>
    <w:uiPriority w:val="99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Normal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Normal"/>
    <w:uiPriority w:val="99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Normal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Normal"/>
    <w:uiPriority w:val="99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Normal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Normal"/>
    <w:uiPriority w:val="99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Normal"/>
    <w:uiPriority w:val="99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Normal"/>
    <w:uiPriority w:val="99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Normal"/>
    <w:uiPriority w:val="99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Normal"/>
    <w:uiPriority w:val="99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Normal"/>
    <w:uiPriority w:val="99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E09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E09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30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264</TotalTime>
  <Pages>3</Pages>
  <Words>560</Words>
  <Characters>3193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1</cp:lastModifiedBy>
  <cp:revision>14</cp:revision>
  <cp:lastPrinted>2018-02-19T11:30:00Z</cp:lastPrinted>
  <dcterms:created xsi:type="dcterms:W3CDTF">2017-11-17T06:49:00Z</dcterms:created>
  <dcterms:modified xsi:type="dcterms:W3CDTF">2018-10-25T07:39:00Z</dcterms:modified>
</cp:coreProperties>
</file>